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06589" w14:textId="77777777" w:rsidR="002F6F50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МЕЖДУНАРОДНЫЙ ИННОВАЦИОННЫЙ ЦЕНТР</w:t>
      </w:r>
    </w:p>
    <w:p w14:paraId="01F4196E" w14:textId="77777777" w:rsidR="002F6F50" w:rsidRPr="00CE7B24" w:rsidRDefault="002F6F50" w:rsidP="002F6F50">
      <w:pPr>
        <w:spacing w:after="0" w:line="240" w:lineRule="auto"/>
        <w:ind w:right="-199"/>
        <w:jc w:val="center"/>
        <w:rPr>
          <w:rFonts w:ascii="Times New Roman" w:hAnsi="Times New Roman"/>
          <w:color w:val="7030A0"/>
          <w:sz w:val="20"/>
          <w:szCs w:val="20"/>
          <w:lang w:val="ru-RU" w:eastAsia="ru-RU"/>
        </w:rPr>
      </w:pP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«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PERSPEKTIVA</w:t>
      </w:r>
      <w:r w:rsidR="00D04E8D" w:rsidRPr="00CB0F6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 xml:space="preserve"> </w:t>
      </w:r>
      <w:r w:rsidR="00D04E8D">
        <w:rPr>
          <w:rFonts w:ascii="Times New Roman" w:hAnsi="Times New Roman"/>
          <w:b/>
          <w:bCs/>
          <w:color w:val="7030A0"/>
          <w:sz w:val="28"/>
          <w:szCs w:val="28"/>
          <w:lang w:eastAsia="ru-RU"/>
        </w:rPr>
        <w:t>PLUS</w:t>
      </w:r>
      <w:r w:rsidRPr="00CE7B24">
        <w:rPr>
          <w:rFonts w:ascii="Times New Roman" w:hAnsi="Times New Roman"/>
          <w:b/>
          <w:bCs/>
          <w:color w:val="7030A0"/>
          <w:sz w:val="28"/>
          <w:szCs w:val="28"/>
          <w:lang w:val="ru-RU" w:eastAsia="ru-RU"/>
        </w:rPr>
        <w:t>»</w:t>
      </w:r>
    </w:p>
    <w:p w14:paraId="0C805094" w14:textId="7681B8C9" w:rsidR="002F6F50" w:rsidRPr="00CE7B24" w:rsidRDefault="005B4D74" w:rsidP="002F6F50">
      <w:pPr>
        <w:spacing w:after="0" w:line="20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1B7DDE0B" wp14:editId="5956EAFC">
            <wp:simplePos x="0" y="0"/>
            <wp:positionH relativeFrom="column">
              <wp:posOffset>-395605</wp:posOffset>
            </wp:positionH>
            <wp:positionV relativeFrom="paragraph">
              <wp:posOffset>158115</wp:posOffset>
            </wp:positionV>
            <wp:extent cx="2115185" cy="1086485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1086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9FF969" w14:textId="77777777" w:rsidR="002F6F50" w:rsidRPr="00CE7B24" w:rsidRDefault="002F6F50" w:rsidP="002F6F50">
      <w:pPr>
        <w:spacing w:after="0" w:line="224" w:lineRule="exact"/>
        <w:rPr>
          <w:rFonts w:ascii="Times New Roman" w:hAnsi="Times New Roman"/>
          <w:color w:val="7030A0"/>
          <w:sz w:val="24"/>
          <w:szCs w:val="24"/>
          <w:lang w:val="ru-RU" w:eastAsia="ru-RU"/>
        </w:rPr>
      </w:pPr>
    </w:p>
    <w:p w14:paraId="61301217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Site: </w:t>
      </w:r>
      <w:hyperlink r:id="rId7" w:history="1">
        <w:r w:rsidRPr="00BF1D67">
          <w:rPr>
            <w:rStyle w:val="a3"/>
            <w:rFonts w:ascii="Times New Roman" w:hAnsi="Times New Roman"/>
            <w:i/>
            <w:color w:val="7030A0"/>
            <w:sz w:val="24"/>
            <w:szCs w:val="24"/>
          </w:rPr>
          <w:t>http://perspektiva-plus.pro/index.php/konkursy</w:t>
        </w:r>
      </w:hyperlink>
    </w:p>
    <w:p w14:paraId="0C32EEF6" w14:textId="77777777" w:rsidR="002F6F50" w:rsidRPr="00BF1D67" w:rsidRDefault="002F6F50" w:rsidP="002F6F50">
      <w:pPr>
        <w:spacing w:after="0" w:line="240" w:lineRule="auto"/>
        <w:ind w:left="6040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 xml:space="preserve">E-mail: </w:t>
      </w:r>
      <w:r w:rsidR="00C30C6D">
        <w:rPr>
          <w:rFonts w:ascii="Times New Roman" w:hAnsi="Times New Roman"/>
          <w:i/>
          <w:iCs/>
          <w:color w:val="7030A0"/>
          <w:sz w:val="24"/>
          <w:szCs w:val="24"/>
          <w:lang w:eastAsia="ru-RU"/>
        </w:rPr>
        <w:t>perspektiva.1969</w:t>
      </w:r>
      <w:hyperlink r:id="rId8" w:history="1">
        <w:r w:rsidR="00C30C6D" w:rsidRPr="00BF1D67">
          <w:rPr>
            <w:rStyle w:val="a3"/>
            <w:rFonts w:ascii="Times New Roman" w:eastAsia="Calibri" w:hAnsi="Times New Roman"/>
            <w:i/>
            <w:color w:val="7030A0"/>
            <w:sz w:val="24"/>
            <w:szCs w:val="24"/>
            <w:shd w:val="clear" w:color="auto" w:fill="FFFFFF"/>
          </w:rPr>
          <w:t>@gmail.com</w:t>
        </w:r>
      </w:hyperlink>
    </w:p>
    <w:p w14:paraId="1906130F" w14:textId="77777777" w:rsidR="002F6F50" w:rsidRPr="00BF1D67" w:rsidRDefault="002F6F50" w:rsidP="002F6F50">
      <w:pPr>
        <w:spacing w:after="0" w:line="251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1915E910" w14:textId="77777777" w:rsidR="002F6F50" w:rsidRPr="00BF1D67" w:rsidRDefault="002F6F50" w:rsidP="002F6F50">
      <w:pPr>
        <w:spacing w:after="0" w:line="20" w:lineRule="exact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789AD0A4" w14:textId="77777777" w:rsidR="002F6F50" w:rsidRPr="00CB0F64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     Masarykova třída 668/29, </w:t>
      </w:r>
    </w:p>
    <w:p w14:paraId="66432EDE" w14:textId="77777777" w:rsidR="00BF1D67" w:rsidRPr="00CB0F64" w:rsidRDefault="00BF1D67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eastAsia="ru-RU"/>
        </w:rPr>
      </w:pPr>
    </w:p>
    <w:p w14:paraId="3A69EE43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BF1D67" w:rsidRPr="00CB0F64">
        <w:rPr>
          <w:rFonts w:ascii="Times New Roman" w:hAnsi="Times New Roman"/>
          <w:i/>
          <w:color w:val="7030A0"/>
          <w:sz w:val="24"/>
          <w:szCs w:val="24"/>
          <w:lang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Teplice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,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Czech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Republic</w:t>
      </w:r>
    </w:p>
    <w:p w14:paraId="0CE66499" w14:textId="0ED22C98" w:rsidR="002F6F50" w:rsidRPr="00BF1D67" w:rsidRDefault="005B4D74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b/>
          <w:i/>
          <w:noProof/>
          <w:sz w:val="24"/>
          <w:szCs w:val="24"/>
          <w:lang w:val="ru-RU" w:eastAsia="ru-RU"/>
        </w:rPr>
        <w:drawing>
          <wp:inline distT="0" distB="0" distL="0" distR="0" wp14:anchorId="4F478F9E" wp14:editId="11052E69">
            <wp:extent cx="11056620" cy="9898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6620" cy="989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DF667" w14:textId="77777777" w:rsidR="002F6F50" w:rsidRPr="00BF1D67" w:rsidRDefault="002F6F50" w:rsidP="002F6F50">
      <w:pPr>
        <w:spacing w:after="0" w:line="200" w:lineRule="exact"/>
        <w:jc w:val="center"/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</w:pP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                                                                                                   </w:t>
      </w:r>
      <w:r w:rsidRPr="00BF1D67">
        <w:rPr>
          <w:rFonts w:ascii="Times New Roman" w:hAnsi="Times New Roman"/>
          <w:i/>
          <w:color w:val="7030A0"/>
          <w:sz w:val="24"/>
          <w:szCs w:val="24"/>
          <w:lang w:eastAsia="ru-RU"/>
        </w:rPr>
        <w:t>WhatsApp</w:t>
      </w:r>
      <w:r w:rsidRPr="00BF1D67">
        <w:rPr>
          <w:rFonts w:ascii="Times New Roman" w:hAnsi="Times New Roman"/>
          <w:i/>
          <w:color w:val="7030A0"/>
          <w:sz w:val="24"/>
          <w:szCs w:val="24"/>
          <w:lang w:val="ru-RU" w:eastAsia="ru-RU"/>
        </w:rPr>
        <w:t xml:space="preserve"> +79617956392</w:t>
      </w:r>
    </w:p>
    <w:p w14:paraId="15D2CFCC" w14:textId="77777777" w:rsidR="002F6F50" w:rsidRPr="00BF1D67" w:rsidRDefault="002F6F50" w:rsidP="002F6F50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/>
          <w:i/>
          <w:color w:val="7030A0"/>
          <w:sz w:val="24"/>
          <w:szCs w:val="24"/>
          <w:lang w:val="ru-RU"/>
        </w:rPr>
      </w:pPr>
    </w:p>
    <w:p w14:paraId="537A7AAF" w14:textId="77777777" w:rsidR="002F6F50" w:rsidRPr="00A442E8" w:rsidRDefault="002F6F50" w:rsidP="00A442E8">
      <w:pPr>
        <w:spacing w:after="0" w:line="200" w:lineRule="exact"/>
        <w:jc w:val="center"/>
        <w:rPr>
          <w:rFonts w:ascii="Times New Roman" w:hAnsi="Times New Roman"/>
          <w:i/>
          <w:color w:val="002060"/>
          <w:lang w:val="ru-RU" w:eastAsia="ru-RU"/>
        </w:rPr>
      </w:pPr>
    </w:p>
    <w:p w14:paraId="1CC1608C" w14:textId="77777777" w:rsidR="004F05AB" w:rsidRPr="004F05AB" w:rsidRDefault="004F05AB" w:rsidP="004F05AB">
      <w:pPr>
        <w:shd w:val="clear" w:color="auto" w:fill="FFFFFF"/>
        <w:spacing w:after="150" w:line="343" w:lineRule="atLeast"/>
        <w:ind w:left="360"/>
        <w:contextualSpacing/>
        <w:jc w:val="center"/>
        <w:textAlignment w:val="top"/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</w:pP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eastAsia="ru-RU"/>
        </w:rPr>
        <w:t>Viber</w:t>
      </w:r>
      <w:r w:rsidRPr="004F05AB">
        <w:rPr>
          <w:rFonts w:ascii="Times New Roman" w:hAnsi="Times New Roman"/>
          <w:b/>
          <w:i/>
          <w:color w:val="8064A2"/>
          <w:sz w:val="24"/>
          <w:szCs w:val="24"/>
          <w:lang w:val="ru-RU" w:eastAsia="ru-RU"/>
        </w:rPr>
        <w:t>+79617956392</w:t>
      </w:r>
    </w:p>
    <w:p w14:paraId="41A18D96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6DC18C34" w14:textId="75FB264B" w:rsidR="00FE2A85" w:rsidRPr="00A442E8" w:rsidRDefault="005B4D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drawing>
          <wp:anchor distT="0" distB="0" distL="114300" distR="114300" simplePos="0" relativeHeight="251657216" behindDoc="1" locked="0" layoutInCell="0" allowOverlap="1" wp14:anchorId="46BC16A0" wp14:editId="530EB323">
            <wp:simplePos x="0" y="0"/>
            <wp:positionH relativeFrom="column">
              <wp:posOffset>-672465</wp:posOffset>
            </wp:positionH>
            <wp:positionV relativeFrom="paragraph">
              <wp:posOffset>106680</wp:posOffset>
            </wp:positionV>
            <wp:extent cx="6812915" cy="1968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915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2CA97E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/>
          <w:sz w:val="24"/>
          <w:szCs w:val="24"/>
          <w:lang w:val="ru-RU"/>
        </w:rPr>
      </w:pPr>
    </w:p>
    <w:p w14:paraId="0D6F1155" w14:textId="77777777" w:rsidR="00A442E8" w:rsidRPr="00A442E8" w:rsidRDefault="00A442E8" w:rsidP="00A442E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940"/>
        <w:rPr>
          <w:rFonts w:ascii="Times New Roman" w:hAnsi="Times New Roman"/>
          <w:sz w:val="24"/>
          <w:szCs w:val="24"/>
          <w:lang w:val="ru-RU"/>
        </w:rPr>
      </w:pPr>
    </w:p>
    <w:p w14:paraId="78F89316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о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Международном </w:t>
      </w:r>
      <w:r w:rsidR="008A3DF8">
        <w:rPr>
          <w:rFonts w:ascii="Times New Roman" w:hAnsi="Times New Roman"/>
          <w:b/>
          <w:sz w:val="28"/>
          <w:szCs w:val="28"/>
          <w:lang w:val="ru-RU" w:eastAsia="ru-RU"/>
        </w:rPr>
        <w:t>спортивном</w:t>
      </w:r>
      <w:r w:rsidR="00BF1D67">
        <w:rPr>
          <w:rFonts w:ascii="Times New Roman" w:hAnsi="Times New Roman"/>
          <w:b/>
          <w:sz w:val="28"/>
          <w:szCs w:val="28"/>
          <w:lang w:val="ru-RU" w:eastAsia="ru-RU"/>
        </w:rPr>
        <w:t xml:space="preserve"> конкурсе </w:t>
      </w:r>
      <w:r w:rsidR="002F6F50"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="00FE42B1">
        <w:rPr>
          <w:rFonts w:ascii="Times New Roman" w:hAnsi="Times New Roman"/>
          <w:b/>
          <w:sz w:val="28"/>
          <w:szCs w:val="28"/>
          <w:lang w:eastAsia="ru-RU"/>
        </w:rPr>
        <w:t>SPORT</w:t>
      </w:r>
      <w:r w:rsidR="00FE42B1">
        <w:rPr>
          <w:rFonts w:ascii="Times New Roman" w:hAnsi="Times New Roman"/>
          <w:b/>
          <w:sz w:val="28"/>
          <w:szCs w:val="28"/>
          <w:lang w:val="ru-RU" w:eastAsia="ru-RU"/>
        </w:rPr>
        <w:t>-навигатор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»</w:t>
      </w:r>
    </w:p>
    <w:p w14:paraId="732FAF72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  <w:lang w:val="ru-RU" w:eastAsia="ru-RU"/>
        </w:rPr>
      </w:pPr>
    </w:p>
    <w:p w14:paraId="076A9D62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20245A8C" w14:textId="77777777" w:rsidR="00373B1F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  <w:t xml:space="preserve"> </w:t>
      </w:r>
    </w:p>
    <w:p w14:paraId="2DB26B33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="00CE29C0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К участию в </w:t>
      </w:r>
      <w:r w:rsidR="008A3DF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спортивном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конкурсе принимаются видеоролики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только с "живыми" исп</w:t>
      </w:r>
      <w:r w:rsidR="00895501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олнениями без элементов монтажа, фотографии, и презентации.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</w:p>
    <w:p w14:paraId="30C7622A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14:paraId="6C0DA88B" w14:textId="77777777" w:rsidR="00BF1D67" w:rsidRPr="00BF1D67" w:rsidRDefault="00BF1D67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Приглашаются </w:t>
      </w:r>
      <w:r w:rsidR="008A3DF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спортсмены</w:t>
      </w:r>
      <w:r w:rsidR="00CE29C0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, </w:t>
      </w:r>
      <w:r w:rsidR="008A3DF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спортивные команды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из любых учебных заведений, учреждений дополнительного образов</w:t>
      </w:r>
      <w:r w:rsidR="009503CF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ания, Домов и Дворцов культуры, </w:t>
      </w:r>
      <w:r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центров эстетического воспитания из РФ и 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стран ближнего 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и дальнего 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зарубежья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, просто </w:t>
      </w:r>
      <w:r w:rsidR="008A3DF8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спортивные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люди</w:t>
      </w:r>
      <w:r w:rsidR="00CB0F64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без возрастных ограничений</w:t>
      </w:r>
      <w:r w:rsidR="00CB0F64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.  </w:t>
      </w:r>
    </w:p>
    <w:p w14:paraId="6307BAAE" w14:textId="77777777" w:rsidR="00373B1F" w:rsidRPr="00AE1FE5" w:rsidRDefault="008A3DF8" w:rsidP="00BF1D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Спортивный конкурс</w:t>
      </w:r>
      <w:r w:rsidR="00BF1D67" w:rsidRP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проводится круглый год. Участники</w:t>
      </w:r>
      <w:r w:rsidR="00BF1D67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получают дипломы, педагоги – благодарности </w:t>
      </w:r>
      <w:r w:rsidR="00F23565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Работы оцениваются еженедельно до окончания конкурса. По окончании конкурса проводится дополнительное голосование жюри и выбирается участник, которому присуждается   гран-при конкурса. </w:t>
      </w:r>
    </w:p>
    <w:p w14:paraId="3A918B7D" w14:textId="77777777" w:rsidR="00385688" w:rsidRPr="00373B1F" w:rsidRDefault="00385688" w:rsidP="00385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Прием работ 1 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этапа: с 1</w:t>
      </w:r>
      <w:r w:rsidRPr="0062419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FE42B1">
        <w:rPr>
          <w:rFonts w:ascii="Times New Roman" w:eastAsia="Calibri" w:hAnsi="Times New Roman"/>
          <w:color w:val="000000"/>
          <w:sz w:val="24"/>
          <w:szCs w:val="24"/>
          <w:lang w:val="ru-RU"/>
        </w:rPr>
        <w:t>марта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 по </w:t>
      </w:r>
      <w:r w:rsidR="00FE42B1">
        <w:rPr>
          <w:rFonts w:ascii="Times New Roman" w:eastAsia="Calibri" w:hAnsi="Times New Roman"/>
          <w:color w:val="000000"/>
          <w:sz w:val="24"/>
          <w:szCs w:val="24"/>
          <w:lang w:val="ru-RU"/>
        </w:rPr>
        <w:t>31 марта</w:t>
      </w:r>
      <w:r w:rsidR="007717F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2021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года;</w:t>
      </w:r>
    </w:p>
    <w:p w14:paraId="7CA111EC" w14:textId="77777777" w:rsidR="00385688" w:rsidRPr="00373B1F" w:rsidRDefault="00385688" w:rsidP="00385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Оценка работ 1 этапа: с 1 по </w:t>
      </w:r>
      <w:r w:rsidR="003A077D">
        <w:rPr>
          <w:rFonts w:ascii="Times New Roman" w:eastAsia="Calibri" w:hAnsi="Times New Roman"/>
          <w:color w:val="000000"/>
          <w:sz w:val="24"/>
          <w:szCs w:val="24"/>
          <w:lang w:val="ru-RU"/>
        </w:rPr>
        <w:t>15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FE42B1">
        <w:rPr>
          <w:rFonts w:ascii="Times New Roman" w:eastAsia="Calibri" w:hAnsi="Times New Roman"/>
          <w:color w:val="000000"/>
          <w:sz w:val="24"/>
          <w:szCs w:val="24"/>
          <w:lang w:val="ru-RU"/>
        </w:rPr>
        <w:t>апреля</w:t>
      </w:r>
      <w:r w:rsidR="00290405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F271F5">
        <w:rPr>
          <w:rFonts w:ascii="Times New Roman" w:eastAsia="Calibri" w:hAnsi="Times New Roman"/>
          <w:color w:val="000000"/>
          <w:sz w:val="24"/>
          <w:szCs w:val="24"/>
          <w:lang w:val="ru-RU"/>
        </w:rPr>
        <w:t>2021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года;</w:t>
      </w:r>
      <w:r w:rsidR="00C12D0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(Сроки корректируются)  </w:t>
      </w:r>
    </w:p>
    <w:p w14:paraId="4A3990EE" w14:textId="77777777" w:rsidR="00385688" w:rsidRPr="00373B1F" w:rsidRDefault="00385688" w:rsidP="003856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О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бъявление итогов конкурса: с </w:t>
      </w:r>
      <w:r w:rsidR="003A077D">
        <w:rPr>
          <w:rFonts w:ascii="Times New Roman" w:eastAsia="Calibri" w:hAnsi="Times New Roman"/>
          <w:color w:val="000000"/>
          <w:sz w:val="24"/>
          <w:szCs w:val="24"/>
          <w:lang w:val="ru-RU"/>
        </w:rPr>
        <w:t>15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FE42B1">
        <w:rPr>
          <w:rFonts w:ascii="Times New Roman" w:eastAsia="Calibri" w:hAnsi="Times New Roman"/>
          <w:color w:val="000000"/>
          <w:sz w:val="24"/>
          <w:szCs w:val="24"/>
          <w:lang w:val="ru-RU"/>
        </w:rPr>
        <w:t>апреля</w:t>
      </w:r>
      <w:r w:rsidR="00F271F5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2021</w:t>
      </w: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года.</w:t>
      </w:r>
    </w:p>
    <w:p w14:paraId="1D79E097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Работы на конкурс принимаются в электронном виде с пометкой «На </w:t>
      </w:r>
      <w:r w:rsidR="00BF1D6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8A3DF8">
        <w:rPr>
          <w:rFonts w:ascii="Times New Roman" w:eastAsia="Calibri" w:hAnsi="Times New Roman"/>
          <w:color w:val="000000"/>
          <w:sz w:val="24"/>
          <w:szCs w:val="24"/>
          <w:lang w:val="ru-RU"/>
        </w:rPr>
        <w:t>спортивный конкурс</w:t>
      </w:r>
      <w:r w:rsidR="00AE1FE5">
        <w:rPr>
          <w:rFonts w:ascii="Times New Roman" w:eastAsia="Calibri" w:hAnsi="Times New Roman"/>
          <w:color w:val="000000"/>
          <w:sz w:val="24"/>
          <w:szCs w:val="24"/>
          <w:lang w:val="ru-RU"/>
        </w:rPr>
        <w:t>»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» по адресу: </w:t>
      </w:r>
      <w:r w:rsidR="00B33C76">
        <w:rPr>
          <w:rFonts w:ascii="Times New Roman" w:eastAsia="Calibri" w:hAnsi="Times New Roman"/>
          <w:color w:val="0000FF"/>
          <w:sz w:val="24"/>
          <w:szCs w:val="24"/>
          <w:u w:val="single"/>
        </w:rPr>
        <w:t>perspektiva</w:t>
      </w:r>
      <w:r w:rsidR="00B33C76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.1969@</w:t>
      </w:r>
      <w:r w:rsidR="00B33C76">
        <w:rPr>
          <w:rFonts w:ascii="Times New Roman" w:eastAsia="Calibri" w:hAnsi="Times New Roman"/>
          <w:color w:val="0000FF"/>
          <w:sz w:val="24"/>
          <w:szCs w:val="24"/>
          <w:u w:val="single"/>
        </w:rPr>
        <w:t>gmail</w:t>
      </w:r>
      <w:r w:rsidR="00B33C76">
        <w:rPr>
          <w:rFonts w:ascii="Times New Roman" w:eastAsia="Calibri" w:hAnsi="Times New Roman"/>
          <w:color w:val="0000FF"/>
          <w:sz w:val="24"/>
          <w:szCs w:val="24"/>
          <w:u w:val="single"/>
          <w:lang w:val="ru-RU"/>
        </w:rPr>
        <w:t>.</w:t>
      </w:r>
      <w:r w:rsidR="00B33C76">
        <w:rPr>
          <w:rFonts w:ascii="Times New Roman" w:eastAsia="Calibri" w:hAnsi="Times New Roman"/>
          <w:color w:val="0000FF"/>
          <w:sz w:val="24"/>
          <w:szCs w:val="24"/>
          <w:u w:val="single"/>
        </w:rPr>
        <w:t>com</w:t>
      </w:r>
    </w:p>
    <w:p w14:paraId="67A9CA6F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Работы необходимо сопроводить:</w:t>
      </w:r>
    </w:p>
    <w:p w14:paraId="77C7EC66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1. заявкой на каждого автора (приложение 1);</w:t>
      </w:r>
    </w:p>
    <w:p w14:paraId="4BC4EA5B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2. копией платежного документа, подтверждающего внесение организационного</w:t>
      </w:r>
    </w:p>
    <w:p w14:paraId="5C5F9513" w14:textId="77777777" w:rsid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взноса (приложение 2).</w:t>
      </w:r>
    </w:p>
    <w:p w14:paraId="59E6E8F2" w14:textId="77777777" w:rsidR="00BF1D67" w:rsidRPr="00373B1F" w:rsidRDefault="00BF1D67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3. видеоролик</w:t>
      </w:r>
      <w:r w:rsidR="00F23565">
        <w:rPr>
          <w:rFonts w:ascii="Times New Roman" w:eastAsia="Calibri" w:hAnsi="Times New Roman"/>
          <w:color w:val="000000"/>
          <w:sz w:val="24"/>
          <w:szCs w:val="24"/>
          <w:lang w:val="ru-RU"/>
        </w:rPr>
        <w:t>.</w:t>
      </w:r>
    </w:p>
    <w:p w14:paraId="0A836D1A" w14:textId="77777777" w:rsidR="00CB0F64" w:rsidRPr="00F03071" w:rsidRDefault="00BF1D67" w:rsidP="00CB0F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="00CB0F64" w:rsidRPr="00F03071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>Категории:</w:t>
      </w:r>
    </w:p>
    <w:p w14:paraId="6EFD221C" w14:textId="77777777" w:rsidR="00CB0F64" w:rsidRPr="005124F6" w:rsidRDefault="00CB0F64" w:rsidP="00CB0F64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 xml:space="preserve"> </w:t>
      </w: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1 класс</w:t>
      </w:r>
    </w:p>
    <w:p w14:paraId="001277B3" w14:textId="77777777" w:rsidR="00CB0F64" w:rsidRPr="005124F6" w:rsidRDefault="00CB0F64" w:rsidP="00CB0F64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2 класс</w:t>
      </w:r>
    </w:p>
    <w:p w14:paraId="5F86B450" w14:textId="77777777" w:rsidR="00CB0F64" w:rsidRPr="005124F6" w:rsidRDefault="00CB0F64" w:rsidP="00CB0F64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3 класс</w:t>
      </w:r>
    </w:p>
    <w:p w14:paraId="4DC05A4C" w14:textId="77777777" w:rsidR="00CB0F64" w:rsidRPr="005124F6" w:rsidRDefault="00CB0F64" w:rsidP="00CB0F64">
      <w:pPr>
        <w:numPr>
          <w:ilvl w:val="0"/>
          <w:numId w:val="12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4 класс</w:t>
      </w:r>
    </w:p>
    <w:p w14:paraId="6754F90A" w14:textId="77777777" w:rsidR="00CB0F64" w:rsidRPr="005124F6" w:rsidRDefault="00CB0F64" w:rsidP="00CB0F64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5 класс</w:t>
      </w:r>
    </w:p>
    <w:p w14:paraId="41E2CFE5" w14:textId="77777777" w:rsidR="00CB0F64" w:rsidRPr="005124F6" w:rsidRDefault="00CB0F64" w:rsidP="00CB0F64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6 класс</w:t>
      </w:r>
    </w:p>
    <w:p w14:paraId="354E672C" w14:textId="77777777" w:rsidR="00CB0F64" w:rsidRPr="005124F6" w:rsidRDefault="00CB0F64" w:rsidP="00CB0F64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7 класс</w:t>
      </w:r>
    </w:p>
    <w:p w14:paraId="1BD8DACE" w14:textId="77777777" w:rsidR="00CB0F64" w:rsidRPr="005124F6" w:rsidRDefault="00CB0F64" w:rsidP="00CB0F64">
      <w:pPr>
        <w:numPr>
          <w:ilvl w:val="0"/>
          <w:numId w:val="13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lastRenderedPageBreak/>
        <w:t>8 класс</w:t>
      </w:r>
    </w:p>
    <w:p w14:paraId="694EBFD0" w14:textId="77777777" w:rsidR="00CB0F64" w:rsidRPr="005124F6" w:rsidRDefault="00CB0F64" w:rsidP="00CB0F64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9 класс</w:t>
      </w:r>
    </w:p>
    <w:p w14:paraId="0D218A7F" w14:textId="77777777" w:rsidR="00CB0F64" w:rsidRPr="005124F6" w:rsidRDefault="00CB0F64" w:rsidP="00CB0F64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10 класс</w:t>
      </w:r>
    </w:p>
    <w:p w14:paraId="5ACAEE3F" w14:textId="77777777" w:rsidR="00CB0F64" w:rsidRPr="005124F6" w:rsidRDefault="00CB0F64" w:rsidP="00CB0F64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11 класс</w:t>
      </w:r>
    </w:p>
    <w:p w14:paraId="3622C4FF" w14:textId="77777777" w:rsidR="00CB0F64" w:rsidRPr="005124F6" w:rsidRDefault="00CB0F64" w:rsidP="00CB0F64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Дошкольники</w:t>
      </w:r>
    </w:p>
    <w:p w14:paraId="6EEC49DE" w14:textId="77777777" w:rsidR="00CB0F64" w:rsidRPr="005124F6" w:rsidRDefault="00CB0F64" w:rsidP="00CB0F64">
      <w:pPr>
        <w:numPr>
          <w:ilvl w:val="0"/>
          <w:numId w:val="14"/>
        </w:numPr>
        <w:shd w:val="clear" w:color="auto" w:fill="FFFFFF"/>
        <w:spacing w:after="0" w:line="240" w:lineRule="auto"/>
        <w:ind w:left="221" w:hanging="357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r w:rsidRPr="005124F6">
        <w:rPr>
          <w:rFonts w:ascii="Times New Roman" w:hAnsi="Times New Roman"/>
          <w:color w:val="000000"/>
          <w:sz w:val="24"/>
          <w:szCs w:val="24"/>
          <w:lang w:val="ru-RU" w:eastAsia="ru-RU"/>
        </w:rPr>
        <w:t>Взрослые от 18 лет.</w:t>
      </w:r>
    </w:p>
    <w:p w14:paraId="79DAC4AD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14:paraId="58B82AF0" w14:textId="77777777" w:rsidR="009E1369" w:rsidRPr="009E1369" w:rsidRDefault="009E1369" w:rsidP="009E13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9E1369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Номинации:</w:t>
      </w:r>
    </w:p>
    <w:p w14:paraId="2C543066" w14:textId="77777777" w:rsidR="006168A9" w:rsidRPr="006168A9" w:rsidRDefault="00EE31E5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Лучший гол</w:t>
      </w:r>
      <w:r w:rsidR="009503CF">
        <w:rPr>
          <w:rFonts w:ascii="Times New Roman" w:eastAsia="Calibri" w:hAnsi="Times New Roman"/>
          <w:sz w:val="24"/>
          <w:szCs w:val="24"/>
          <w:lang w:val="ru-RU"/>
        </w:rPr>
        <w:t xml:space="preserve"> (финт)</w:t>
      </w:r>
    </w:p>
    <w:p w14:paraId="34D19285" w14:textId="77777777" w:rsidR="006168A9" w:rsidRPr="006168A9" w:rsidRDefault="008A3DF8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Лучший бросок в кольцо</w:t>
      </w:r>
      <w:r w:rsidR="009503CF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</w:p>
    <w:p w14:paraId="66EECD82" w14:textId="77777777" w:rsidR="006168A9" w:rsidRPr="006168A9" w:rsidRDefault="008A3DF8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Лучшая подача</w:t>
      </w:r>
      <w:r w:rsidR="009503CF">
        <w:rPr>
          <w:rFonts w:ascii="Times New Roman" w:eastAsia="Calibri" w:hAnsi="Times New Roman"/>
          <w:sz w:val="24"/>
          <w:szCs w:val="24"/>
          <w:lang w:val="ru-RU"/>
        </w:rPr>
        <w:t xml:space="preserve"> (волейбол)</w:t>
      </w:r>
    </w:p>
    <w:p w14:paraId="724EE238" w14:textId="77777777" w:rsidR="006168A9" w:rsidRPr="006168A9" w:rsidRDefault="008A3DF8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Лучший нападающий удар</w:t>
      </w:r>
      <w:r w:rsidR="009503CF">
        <w:rPr>
          <w:rFonts w:ascii="Times New Roman" w:eastAsia="Calibri" w:hAnsi="Times New Roman"/>
          <w:sz w:val="24"/>
          <w:szCs w:val="24"/>
          <w:lang w:val="ru-RU"/>
        </w:rPr>
        <w:t xml:space="preserve"> (волейбол)</w:t>
      </w:r>
    </w:p>
    <w:p w14:paraId="5749710F" w14:textId="77777777" w:rsidR="00373B1F" w:rsidRDefault="008A3DF8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 xml:space="preserve"> Лучший забег</w:t>
      </w:r>
    </w:p>
    <w:p w14:paraId="378329E3" w14:textId="77777777" w:rsidR="008A3DF8" w:rsidRDefault="008A3DF8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Лучший прыжок</w:t>
      </w:r>
      <w:r w:rsidR="009503CF">
        <w:rPr>
          <w:rFonts w:ascii="Times New Roman" w:eastAsia="Calibri" w:hAnsi="Times New Roman"/>
          <w:sz w:val="24"/>
          <w:szCs w:val="24"/>
          <w:lang w:val="ru-RU"/>
        </w:rPr>
        <w:t xml:space="preserve"> (в длину, в высоту)</w:t>
      </w:r>
    </w:p>
    <w:p w14:paraId="3DEAB059" w14:textId="77777777" w:rsidR="00EE31E5" w:rsidRDefault="00EE31E5" w:rsidP="00EE31E5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 xml:space="preserve">Закаливание </w:t>
      </w:r>
    </w:p>
    <w:p w14:paraId="6F7C19BA" w14:textId="77777777" w:rsidR="00EE31E5" w:rsidRPr="00EE31E5" w:rsidRDefault="00EE31E5" w:rsidP="00EE31E5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Мама, папа, я – спортивная семья (спортивный папа, спортивная мама)</w:t>
      </w:r>
    </w:p>
    <w:p w14:paraId="06F3D4C8" w14:textId="77777777" w:rsidR="00EE31E5" w:rsidRDefault="00EE31E5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Подтягивания и отжимания</w:t>
      </w:r>
    </w:p>
    <w:p w14:paraId="5336B8D3" w14:textId="77777777" w:rsidR="00EE31E5" w:rsidRDefault="00EE31E5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Лучший тренер (учитель физической культуры)</w:t>
      </w:r>
    </w:p>
    <w:p w14:paraId="755D4B05" w14:textId="77777777" w:rsidR="00EE31E5" w:rsidRDefault="00895501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Лучший улов</w:t>
      </w:r>
    </w:p>
    <w:p w14:paraId="1713ECE4" w14:textId="77777777" w:rsidR="00895501" w:rsidRDefault="00895501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Спортивное ориентирование</w:t>
      </w:r>
    </w:p>
    <w:p w14:paraId="727393DB" w14:textId="77777777" w:rsidR="008A3DF8" w:rsidRDefault="008A3DF8" w:rsidP="006168A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Ваш вариант</w:t>
      </w:r>
    </w:p>
    <w:p w14:paraId="56FC3F21" w14:textId="77777777" w:rsidR="006168A9" w:rsidRPr="006168A9" w:rsidRDefault="006168A9" w:rsidP="006168A9">
      <w:pPr>
        <w:pStyle w:val="a7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14:paraId="260EB78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A6FAD">
        <w:rPr>
          <w:rFonts w:ascii="Times New Roman" w:hAnsi="Times New Roman"/>
          <w:b/>
          <w:sz w:val="24"/>
          <w:szCs w:val="24"/>
          <w:u w:val="single"/>
          <w:lang w:val="ru-RU"/>
        </w:rPr>
        <w:t>Оценка конкурсных материалов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F2356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1DA33DB0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Работы оцениваются жюри конкурса. Председатель жюри:  Дугарджав Лувсанцэрэнгийн, доктор исторических наук, профессор, первый заместитель директора Улан-Баторского филиала «РЭУ им. Г. В. Плеханова».</w:t>
      </w:r>
    </w:p>
    <w:p w14:paraId="1A8250A6" w14:textId="77777777" w:rsidR="00A879C4" w:rsidRDefault="00A879C4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Жюри</w:t>
      </w:r>
    </w:p>
    <w:p w14:paraId="145C9D44" w14:textId="77777777" w:rsidR="00A879C4" w:rsidRDefault="008A3DF8" w:rsidP="00E271D8">
      <w:pPr>
        <w:pStyle w:val="a7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Шушкевич Олег Геннадьевич</w:t>
      </w:r>
      <w:r w:rsidR="00A879C4" w:rsidRPr="00E271D8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учитель физкультуры, кмс (направление: волейбол)</w:t>
      </w:r>
      <w:r w:rsidR="006168A9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A879C4" w:rsidRPr="00E271D8">
        <w:rPr>
          <w:rFonts w:ascii="Times New Roman" w:hAnsi="Times New Roman"/>
          <w:sz w:val="24"/>
          <w:szCs w:val="24"/>
          <w:lang w:val="ru-RU"/>
        </w:rPr>
        <w:t xml:space="preserve"> г. </w:t>
      </w:r>
      <w:r>
        <w:rPr>
          <w:rFonts w:ascii="Times New Roman" w:hAnsi="Times New Roman"/>
          <w:sz w:val="24"/>
          <w:szCs w:val="24"/>
          <w:lang w:val="ru-RU"/>
        </w:rPr>
        <w:t>Худжанд</w:t>
      </w:r>
      <w:r w:rsidR="00A879C4" w:rsidRPr="00E271D8">
        <w:rPr>
          <w:rFonts w:ascii="Times New Roman" w:hAnsi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sz w:val="24"/>
          <w:szCs w:val="24"/>
          <w:lang w:val="ru-RU"/>
        </w:rPr>
        <w:t>Таджикистан</w:t>
      </w:r>
    </w:p>
    <w:p w14:paraId="4009EC94" w14:textId="77777777" w:rsidR="00E271D8" w:rsidRPr="00E271D8" w:rsidRDefault="008A3DF8" w:rsidP="00E271D8">
      <w:pPr>
        <w:pStyle w:val="a7"/>
        <w:numPr>
          <w:ilvl w:val="0"/>
          <w:numId w:val="16"/>
        </w:numPr>
        <w:ind w:right="-30"/>
        <w:rPr>
          <w:rFonts w:ascii="Arial" w:hAnsi="Arial" w:cs="Arial"/>
          <w:color w:val="DD0000"/>
          <w:sz w:val="27"/>
          <w:szCs w:val="27"/>
          <w:shd w:val="clear" w:color="auto" w:fill="FFFFFF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Лубошников Георгий Викторович</w:t>
      </w:r>
      <w:r w:rsidR="00472F54">
        <w:rPr>
          <w:rFonts w:ascii="Times New Roman" w:hAnsi="Times New Roman"/>
          <w:sz w:val="24"/>
          <w:szCs w:val="24"/>
          <w:lang w:val="ru-RU"/>
        </w:rPr>
        <w:t>, кмс (направление: футбол)</w:t>
      </w:r>
      <w:r w:rsidR="00E271D8" w:rsidRPr="00E271D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72F54">
        <w:rPr>
          <w:rFonts w:ascii="Times New Roman" w:hAnsi="Times New Roman"/>
          <w:sz w:val="24"/>
          <w:szCs w:val="24"/>
          <w:lang w:val="ru-RU"/>
        </w:rPr>
        <w:t>, г. Москва</w:t>
      </w:r>
    </w:p>
    <w:p w14:paraId="57C5D06B" w14:textId="77777777" w:rsidR="00A879C4" w:rsidRPr="00E81B76" w:rsidRDefault="00472F54" w:rsidP="00E81B76">
      <w:pPr>
        <w:pStyle w:val="a7"/>
        <w:numPr>
          <w:ilvl w:val="0"/>
          <w:numId w:val="16"/>
        </w:numPr>
        <w:ind w:right="-3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Мутылев Виктор Николаевич, тренер, кмс (направление: тяжелая атлетика), г. Костанай, Казахстан</w:t>
      </w:r>
      <w:r w:rsidR="00E271D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5AD96CD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Градация оценок:</w:t>
      </w:r>
    </w:p>
    <w:p w14:paraId="62324BE0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победители (1, 2, 3 место),</w:t>
      </w:r>
    </w:p>
    <w:p w14:paraId="3E95B84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лауреаты,</w:t>
      </w:r>
    </w:p>
    <w:p w14:paraId="10CC395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участники.</w:t>
      </w:r>
    </w:p>
    <w:p w14:paraId="05C0908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Все участники получают по своему выбору:</w:t>
      </w:r>
    </w:p>
    <w:p w14:paraId="47746CCB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медаль с удостоверением плюс диплом,</w:t>
      </w:r>
    </w:p>
    <w:p w14:paraId="587E8FF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медаль с удостоверением,</w:t>
      </w:r>
    </w:p>
    <w:p w14:paraId="0A661056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только диплом.</w:t>
      </w:r>
    </w:p>
    <w:p w14:paraId="088D74A9" w14:textId="77777777" w:rsidR="00E81B76" w:rsidRPr="00E02148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статуэтку с гравировкой</w:t>
      </w:r>
    </w:p>
    <w:p w14:paraId="35C11A7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 xml:space="preserve">Награды (медали, </w:t>
      </w:r>
      <w:r w:rsidR="00E81B76">
        <w:rPr>
          <w:rFonts w:ascii="Times New Roman" w:hAnsi="Times New Roman"/>
          <w:sz w:val="24"/>
          <w:szCs w:val="24"/>
          <w:lang w:val="ru-RU"/>
        </w:rPr>
        <w:t xml:space="preserve">статуэтки, </w:t>
      </w:r>
      <w:r w:rsidRPr="00E02148">
        <w:rPr>
          <w:rFonts w:ascii="Times New Roman" w:hAnsi="Times New Roman"/>
          <w:sz w:val="24"/>
          <w:szCs w:val="24"/>
          <w:lang w:val="ru-RU"/>
        </w:rPr>
        <w:t>дипломы) выдаются за каждую работу, участвующую в конкурсе.</w:t>
      </w:r>
    </w:p>
    <w:p w14:paraId="4C20FB01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Дипломы содержат:</w:t>
      </w:r>
    </w:p>
    <w:p w14:paraId="284A42E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43F5AD8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430FC9F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4FC32CF1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место расположения образовательного учреждения или место жительства (если </w:t>
      </w:r>
      <w:r w:rsidRPr="00E02148">
        <w:rPr>
          <w:rFonts w:ascii="Times New Roman" w:hAnsi="Times New Roman"/>
          <w:sz w:val="24"/>
          <w:szCs w:val="24"/>
          <w:lang w:val="ru-RU"/>
        </w:rPr>
        <w:lastRenderedPageBreak/>
        <w:t>сведения об образовательном учреждении не указали в Регистрационном бланке): край, область, населенный пункт;</w:t>
      </w:r>
    </w:p>
    <w:p w14:paraId="0DA0063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4F1A948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результат участия в конкурсе: победитель (1, 2, 3 место), лауреат, дипломант, участник;</w:t>
      </w:r>
    </w:p>
    <w:p w14:paraId="49C14CF2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17B1BF7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190A68F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3F69521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467F73C8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22898C4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диплома.</w:t>
      </w:r>
    </w:p>
    <w:p w14:paraId="11D88593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Медаль содержит:</w:t>
      </w:r>
    </w:p>
    <w:p w14:paraId="3A8907D5" w14:textId="77777777" w:rsidR="00E02148" w:rsidRPr="00E02148" w:rsidRDefault="00E02148" w:rsidP="006B58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 w:rsidR="006B581A"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35FE4F6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 w:rsidR="009E136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7838A76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307C540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медали.</w:t>
      </w:r>
    </w:p>
    <w:p w14:paraId="2CB11A9D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Удостоверение для медали содержит:</w:t>
      </w:r>
    </w:p>
    <w:p w14:paraId="2156D31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 участника (участников);</w:t>
      </w:r>
    </w:p>
    <w:p w14:paraId="1AED4CA9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коллектива (если есть);</w:t>
      </w:r>
    </w:p>
    <w:p w14:paraId="1CA2BC6C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2A234A96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26F11DA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фамилию, имя, отчество руководителя (если есть);</w:t>
      </w:r>
    </w:p>
    <w:p w14:paraId="0B0C771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результат участия в конкурсе: победитель (1, 2, 3 место), лауреат, дипломант, участник;</w:t>
      </w:r>
    </w:p>
    <w:p w14:paraId="7841E095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наименование номинации, в которой принято участие;</w:t>
      </w:r>
    </w:p>
    <w:p w14:paraId="1251A08E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название работы;</w:t>
      </w:r>
    </w:p>
    <w:p w14:paraId="608914C4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05EE915A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подпись Председателя жюри;</w:t>
      </w:r>
    </w:p>
    <w:p w14:paraId="2C4ADD9F" w14:textId="77777777" w:rsidR="00E02148" w:rsidRP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печать (штамп) конкурса;</w:t>
      </w:r>
    </w:p>
    <w:p w14:paraId="4F24F1E1" w14:textId="77777777" w:rsidR="00E02148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номер удостоверения и номер медали.</w:t>
      </w:r>
    </w:p>
    <w:p w14:paraId="57602BC3" w14:textId="77777777" w:rsidR="00E81B76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Статуэтка содержит:</w:t>
      </w:r>
    </w:p>
    <w:p w14:paraId="1F7BCEAE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Pr="006B581A">
        <w:rPr>
          <w:rFonts w:ascii="Times New Roman" w:hAnsi="Times New Roman"/>
          <w:sz w:val="24"/>
          <w:szCs w:val="24"/>
          <w:lang w:val="ru-RU"/>
        </w:rPr>
        <w:t>название конкурса;</w:t>
      </w:r>
    </w:p>
    <w:p w14:paraId="6BB49FD5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 xml:space="preserve">результат участия в конкурсе: победитель (1, 2, 3 место), лауреат,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02148">
        <w:rPr>
          <w:rFonts w:ascii="Times New Roman" w:hAnsi="Times New Roman"/>
          <w:sz w:val="24"/>
          <w:szCs w:val="24"/>
          <w:lang w:val="ru-RU"/>
        </w:rPr>
        <w:t xml:space="preserve"> участник;</w:t>
      </w:r>
    </w:p>
    <w:p w14:paraId="0B64982E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  <w:t>дату проведения конкурса;</w:t>
      </w:r>
    </w:p>
    <w:p w14:paraId="2D2EE278" w14:textId="77777777" w:rsidR="00E81B76" w:rsidRPr="00E02148" w:rsidRDefault="00E81B76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E02148">
        <w:rPr>
          <w:rFonts w:ascii="Times New Roman" w:hAnsi="Times New Roman"/>
          <w:sz w:val="24"/>
          <w:szCs w:val="24"/>
          <w:lang w:val="ru-RU"/>
        </w:rPr>
        <w:t>•</w:t>
      </w:r>
      <w:r w:rsidRPr="00E02148"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sz w:val="24"/>
          <w:szCs w:val="24"/>
          <w:lang w:val="ru-RU"/>
        </w:rPr>
        <w:t>ФИО участника</w:t>
      </w:r>
      <w:r w:rsidRPr="00E02148">
        <w:rPr>
          <w:rFonts w:ascii="Times New Roman" w:hAnsi="Times New Roman"/>
          <w:sz w:val="24"/>
          <w:szCs w:val="24"/>
          <w:lang w:val="ru-RU"/>
        </w:rPr>
        <w:t>.</w:t>
      </w:r>
    </w:p>
    <w:p w14:paraId="7AB2F38D" w14:textId="77777777" w:rsidR="00E81B76" w:rsidRPr="00E02148" w:rsidRDefault="00E81B76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E365FE2" w14:textId="77777777" w:rsidR="00FE2A85" w:rsidRDefault="00E02148" w:rsidP="00E021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E02148">
        <w:rPr>
          <w:rFonts w:ascii="Times New Roman" w:hAnsi="Times New Roman"/>
          <w:b/>
          <w:sz w:val="24"/>
          <w:szCs w:val="24"/>
          <w:lang w:val="ru-RU"/>
        </w:rPr>
        <w:t xml:space="preserve">Медали </w:t>
      </w:r>
      <w:r w:rsidR="00E81B76">
        <w:rPr>
          <w:rFonts w:ascii="Times New Roman" w:hAnsi="Times New Roman"/>
          <w:b/>
          <w:sz w:val="24"/>
          <w:szCs w:val="24"/>
          <w:lang w:val="ru-RU"/>
        </w:rPr>
        <w:t xml:space="preserve">и статуэтки 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рассылаются на почтовые адреса участников обычной почтой</w:t>
      </w:r>
      <w:r w:rsidR="00AE1578">
        <w:rPr>
          <w:rFonts w:ascii="Times New Roman" w:hAnsi="Times New Roman"/>
          <w:b/>
          <w:sz w:val="24"/>
          <w:szCs w:val="24"/>
          <w:lang w:val="ru-RU"/>
        </w:rPr>
        <w:t xml:space="preserve"> раз в месяц</w:t>
      </w:r>
      <w:r w:rsidRPr="00E02148">
        <w:rPr>
          <w:rFonts w:ascii="Times New Roman" w:hAnsi="Times New Roman"/>
          <w:b/>
          <w:sz w:val="24"/>
          <w:szCs w:val="24"/>
          <w:lang w:val="ru-RU"/>
        </w:rPr>
        <w:t>. Дипломы рассылаются только по электронной почте.</w:t>
      </w:r>
    </w:p>
    <w:p w14:paraId="47093E16" w14:textId="77777777" w:rsidR="00AE1578" w:rsidRPr="00E81B76" w:rsidRDefault="00AE1578" w:rsidP="00E81B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val="ru-RU"/>
        </w:rPr>
      </w:pPr>
      <w:bookmarkStart w:id="0" w:name="page3"/>
      <w:bookmarkEnd w:id="0"/>
    </w:p>
    <w:p w14:paraId="489FBBCA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32F42081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14:paraId="5A8FD2D2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79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1</w:t>
      </w:r>
    </w:p>
    <w:p w14:paraId="5A97B9F3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14:paraId="09C57C31" w14:textId="77777777" w:rsidR="00FE2A85" w:rsidRPr="00C56C9C" w:rsidRDefault="00EA555B" w:rsidP="00C56C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Заявка на участие </w:t>
      </w:r>
      <w:r w:rsidR="00C56C9C" w:rsidRPr="00C56C9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в</w:t>
      </w:r>
      <w:r w:rsidR="00A5232C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Международном </w:t>
      </w:r>
      <w:r w:rsidR="00472F54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спортивном</w:t>
      </w:r>
      <w:r w:rsidR="006168A9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="009E1369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конкурсе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«</w:t>
      </w:r>
      <w:r w:rsidR="00FE42B1" w:rsidRPr="00FE42B1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SPORT-навигатор</w:t>
      </w:r>
      <w:r w:rsidR="00C56C9C" w:rsidRPr="00C56C9C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»</w:t>
      </w:r>
    </w:p>
    <w:p w14:paraId="783A2044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hAnsi="Times New Roman"/>
          <w:sz w:val="24"/>
          <w:szCs w:val="24"/>
        </w:rPr>
      </w:pPr>
      <w:r w:rsidRPr="00A442E8">
        <w:rPr>
          <w:rFonts w:ascii="Times New Roman" w:hAnsi="Times New Roman"/>
          <w:sz w:val="24"/>
          <w:szCs w:val="24"/>
        </w:rPr>
        <w:t>(заполняется на каждого участника)</w:t>
      </w:r>
    </w:p>
    <w:p w14:paraId="68F4C0F2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109AE1A7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E02148" w:rsidRPr="00290405" w14:paraId="2405A2EA" w14:textId="77777777" w:rsidTr="003A34D4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0CF8010" w14:textId="77777777" w:rsidR="00E02148" w:rsidRPr="00E02148" w:rsidRDefault="00E02148" w:rsidP="00E02148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370A8B9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290405" w14:paraId="209B8821" w14:textId="77777777" w:rsidTr="003A34D4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47BF75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8893D0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E02148" w14:paraId="5717BCA2" w14:textId="77777777" w:rsidTr="003A34D4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C20D3E" w14:textId="77777777" w:rsidR="00E02148" w:rsidRPr="00E02148" w:rsidRDefault="00E02148" w:rsidP="00E02148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учебы,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82C04A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5124F6" w14:paraId="4921DB3C" w14:textId="77777777" w:rsidTr="003A34D4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AC8677" w14:textId="77777777" w:rsidR="00E02148" w:rsidRPr="00E02148" w:rsidRDefault="00E02148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29AF677C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290405" w14:paraId="2B8678AF" w14:textId="77777777" w:rsidTr="003A34D4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2E468CF" w14:textId="77777777" w:rsidR="00E02148" w:rsidRPr="00E02148" w:rsidRDefault="00E02148" w:rsidP="00E02148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7F95A922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290405" w14:paraId="6C1B15F9" w14:textId="77777777" w:rsidTr="003A34D4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D0AAD0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35D437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</w:tr>
      <w:tr w:rsidR="00E02148" w:rsidRPr="00E02148" w14:paraId="654666E2" w14:textId="77777777" w:rsidTr="003A34D4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26E30C" w14:textId="77777777" w:rsidR="00E02148" w:rsidRPr="00E02148" w:rsidRDefault="00E02148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E12B48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BF1D67" w14:paraId="6967A77C" w14:textId="77777777" w:rsidTr="003A34D4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E5E483" w14:textId="77777777" w:rsidR="00E02148" w:rsidRPr="00E02148" w:rsidRDefault="009E1369" w:rsidP="009E1369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7C4B76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BF1D67" w14:paraId="0539D2F3" w14:textId="77777777" w:rsidTr="003A34D4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913409" w14:textId="77777777" w:rsidR="00E02148" w:rsidRPr="00E02148" w:rsidRDefault="00E02148" w:rsidP="009E1369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Название </w:t>
            </w:r>
            <w:r w:rsidR="009E1369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вокального произведения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5861E01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BF1D67" w14:paraId="0966D682" w14:textId="77777777" w:rsidTr="003A34D4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5E6BCD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5A61CD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</w:tr>
      <w:tr w:rsidR="00E02148" w:rsidRPr="00290405" w14:paraId="32B3DBA1" w14:textId="77777777" w:rsidTr="003A34D4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3FF552" w14:textId="77777777" w:rsidR="00E02148" w:rsidRPr="00E02148" w:rsidRDefault="00E02148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Почтовый адрес автора для писем  (в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31831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E02148" w14:paraId="3BA655E3" w14:textId="77777777" w:rsidTr="003A34D4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FD826F" w14:textId="77777777" w:rsidR="00E02148" w:rsidRPr="00E02148" w:rsidRDefault="00E02148" w:rsidP="00E02148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81B915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E02148" w14:paraId="658C2644" w14:textId="77777777" w:rsidTr="003A34D4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39B7A8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ФИО руководителя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47B232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E02148" w14:paraId="10DB19A7" w14:textId="77777777" w:rsidTr="003A34D4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A4F384" w14:textId="77777777" w:rsidR="00E02148" w:rsidRPr="00E02148" w:rsidRDefault="00E02148" w:rsidP="00E02148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EEF9C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E02148" w14:paraId="188D01E6" w14:textId="77777777" w:rsidTr="003A34D4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73D763" w14:textId="77777777" w:rsidR="00E02148" w:rsidRPr="00E02148" w:rsidRDefault="00E02148" w:rsidP="00E02148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1AC1E3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E02148" w:rsidRPr="005124F6" w14:paraId="60C8A60A" w14:textId="77777777" w:rsidTr="003A34D4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48EA5A0" w14:textId="77777777" w:rsidR="00E02148" w:rsidRPr="00E02148" w:rsidRDefault="00E02148" w:rsidP="00E02148">
            <w:pPr>
              <w:spacing w:after="0" w:line="260" w:lineRule="exact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Организационный взнос (сумма, дата и способ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1F74D97F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290405" w14:paraId="58122568" w14:textId="77777777" w:rsidTr="003A34D4">
        <w:trPr>
          <w:trHeight w:val="829"/>
        </w:trPr>
        <w:tc>
          <w:tcPr>
            <w:tcW w:w="5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C96C3B9" w14:textId="77777777" w:rsidR="00E02148" w:rsidRPr="00E02148" w:rsidRDefault="00E02148" w:rsidP="00E0214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оплаты)</w:t>
            </w:r>
          </w:p>
          <w:p w14:paraId="0EDF4DE0" w14:textId="77777777" w:rsidR="00E02148" w:rsidRPr="00E02148" w:rsidRDefault="00E02148" w:rsidP="00E0214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медаль с удостоверением плюс диплом,</w:t>
            </w:r>
          </w:p>
        </w:tc>
        <w:tc>
          <w:tcPr>
            <w:tcW w:w="440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14:paraId="27BB50A9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E02148" w14:paraId="7E07AD4A" w14:textId="77777777" w:rsidTr="003A34D4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B31E198" w14:textId="77777777" w:rsidR="00E02148" w:rsidRPr="00E02148" w:rsidRDefault="00E02148" w:rsidP="00E0214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только медаль с удостоверением,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3A863C0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E02148" w14:paraId="1F2253AD" w14:textId="77777777" w:rsidTr="003A34D4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78FE958" w14:textId="77777777" w:rsidR="00E02148" w:rsidRPr="00E02148" w:rsidRDefault="00E02148" w:rsidP="00E0214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только диплом.</w:t>
            </w:r>
          </w:p>
          <w:p w14:paraId="36F79961" w14:textId="77777777" w:rsidR="00E02148" w:rsidRPr="00E02148" w:rsidRDefault="00E02148" w:rsidP="00E02148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53C3F1DB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E59F1" w:rsidRPr="00E02148" w14:paraId="227C0F67" w14:textId="77777777" w:rsidTr="003A34D4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2F0C3A8" w14:textId="77777777" w:rsidR="006E59F1" w:rsidRPr="00E02148" w:rsidRDefault="006E59F1" w:rsidP="00E02148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698EB329" w14:textId="77777777" w:rsidR="006E59F1" w:rsidRPr="00E02148" w:rsidRDefault="006E59F1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E02148" w:rsidRPr="00E02148" w14:paraId="58ED9EDC" w14:textId="77777777" w:rsidTr="003A34D4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67B54B" w14:textId="77777777" w:rsidR="00E02148" w:rsidRPr="00E02148" w:rsidRDefault="00E02148" w:rsidP="00E02148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A2ADAE" w14:textId="77777777" w:rsidR="00E02148" w:rsidRPr="00E02148" w:rsidRDefault="00E02148" w:rsidP="00E02148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</w:tr>
      <w:tr w:rsidR="00E02148" w:rsidRPr="00290405" w14:paraId="73133404" w14:textId="77777777" w:rsidTr="003A34D4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EF45609" w14:textId="77777777" w:rsidR="00E02148" w:rsidRPr="00E02148" w:rsidRDefault="00E02148" w:rsidP="00E02148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E955CBA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E02148" w:rsidRPr="00290405" w14:paraId="2C02C9D8" w14:textId="77777777" w:rsidTr="003A34D4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BF85BF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7AD9D0" w14:textId="77777777" w:rsidR="00E02148" w:rsidRPr="00E02148" w:rsidRDefault="00E02148" w:rsidP="00E021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14:paraId="02062FAD" w14:textId="77777777" w:rsidR="00FE2A85" w:rsidRPr="00E0214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425FA8E9" w14:textId="77777777" w:rsidR="00FE2A85" w:rsidRPr="00E02148" w:rsidRDefault="00FE2A85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  <w:lang w:val="ru-RU"/>
        </w:rPr>
      </w:pPr>
    </w:p>
    <w:p w14:paraId="6ADFBACD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240E383F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50908068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14:paraId="529B0679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205430FE" w14:textId="77777777" w:rsidR="00E54F98" w:rsidRDefault="00E54F98" w:rsidP="00E54F98">
      <w:pPr>
        <w:spacing w:after="0" w:line="240" w:lineRule="auto"/>
        <w:ind w:left="260"/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17365D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  <w:t>Финансовые условия</w:t>
      </w:r>
    </w:p>
    <w:p w14:paraId="58E83C5D" w14:textId="77777777" w:rsidR="00E54F98" w:rsidRPr="00E54F98" w:rsidRDefault="00E54F98" w:rsidP="00E54F98">
      <w:pPr>
        <w:autoSpaceDE w:val="0"/>
        <w:autoSpaceDN w:val="0"/>
        <w:adjustRightInd w:val="0"/>
        <w:spacing w:after="0" w:line="240" w:lineRule="auto"/>
        <w:rPr>
          <w:rFonts w:eastAsia="Calibri" w:cs="TimesNewRomanPS-BoldMT"/>
          <w:b/>
          <w:bCs/>
          <w:color w:val="17365D"/>
          <w:sz w:val="24"/>
          <w:szCs w:val="24"/>
        </w:rPr>
      </w:pP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6E59F1" w14:paraId="1DAC45AC" w14:textId="77777777" w:rsidTr="006E59F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AF8C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800C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6E59F1" w14:paraId="418F188C" w14:textId="77777777" w:rsidTr="006E59F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8DF4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CBDE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D1CD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6A42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56663613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5769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72F2F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0853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E215B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8BA8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7F93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6E59F1" w14:paraId="473BFF25" w14:textId="77777777" w:rsidTr="006E59F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8D26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BFED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A7C3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B451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550D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</w:p>
          <w:p w14:paraId="30DCB475" w14:textId="77777777" w:rsidR="006E59F1" w:rsidRPr="005124F6" w:rsidRDefault="006E5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1E03B317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30E1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F212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5736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6EB6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0984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6E59F1" w14:paraId="3F470BCE" w14:textId="77777777" w:rsidTr="006E59F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0163" w14:textId="77777777" w:rsidR="006E59F1" w:rsidRP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 w:rsidRPr="006E59F1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0FBA" w14:textId="77777777" w:rsidR="006E59F1" w:rsidRDefault="0077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</w:t>
            </w:r>
            <w:r w:rsidR="006E59F1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2776" w14:textId="77777777" w:rsidR="006E59F1" w:rsidRDefault="0077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</w:t>
            </w:r>
            <w:r w:rsidR="006E59F1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D25B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A389" w14:textId="77777777" w:rsidR="006E59F1" w:rsidRPr="007717FF" w:rsidRDefault="0077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07445" w14:textId="77777777" w:rsidR="006E59F1" w:rsidRPr="007717FF" w:rsidRDefault="0077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4911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4EE64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244E" w14:textId="77777777" w:rsidR="006E59F1" w:rsidRPr="007717FF" w:rsidRDefault="007717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A418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6E59F1" w14:paraId="67D62F3A" w14:textId="77777777" w:rsidTr="006E59F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A492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3A7F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0297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F1646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56D8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6707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20C1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6234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59C8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0EEC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6E59F1" w14:paraId="1C0BDD1B" w14:textId="77777777" w:rsidTr="006E59F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A674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7692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B559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1044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E0FC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0D0C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559C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09C1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00EA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7D5A3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6E59F1" w14:paraId="271933BF" w14:textId="77777777" w:rsidTr="006E59F1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1746" w14:textId="77777777" w:rsidR="006E59F1" w:rsidRDefault="006E5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9054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AD53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1594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B318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181E1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466B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3AC2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EDAE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717CF" w14:textId="77777777" w:rsidR="006E59F1" w:rsidRPr="005124F6" w:rsidRDefault="006E59F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124F6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0CE2EE2C" w14:textId="77777777" w:rsidR="009529F0" w:rsidRPr="00E54F98" w:rsidRDefault="009529F0" w:rsidP="009529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8D7C1E8" w14:textId="77777777" w:rsidR="009529F0" w:rsidRPr="007D06CD" w:rsidRDefault="00A06DC9" w:rsidP="009529F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</w:p>
    <w:p w14:paraId="0836DCC4" w14:textId="77777777" w:rsidR="009529F0" w:rsidRPr="007D06CD" w:rsidRDefault="009529F0" w:rsidP="009529F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 w:rsidRPr="007D06CD">
        <w:rPr>
          <w:rFonts w:ascii="Times New Roman" w:hAnsi="Times New Roman"/>
          <w:sz w:val="20"/>
          <w:szCs w:val="20"/>
          <w:lang w:val="ru-RU" w:eastAsia="ru-RU"/>
        </w:rPr>
        <w:lastRenderedPageBreak/>
        <w:t xml:space="preserve">*Если от одной организации от 5 до 7 работ, то оргвзнос составит: 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>200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рублей,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1000</w:t>
      </w:r>
      <w:r w:rsidR="00A5232C">
        <w:rPr>
          <w:rFonts w:ascii="Times New Roman" w:hAnsi="Times New Roman"/>
          <w:sz w:val="20"/>
          <w:szCs w:val="20"/>
          <w:lang w:val="ru-RU" w:eastAsia="ru-RU"/>
        </w:rPr>
        <w:t xml:space="preserve"> 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>тенге, 69 гри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 xml:space="preserve">вен, 6250 тугров,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</w:t>
      </w:r>
      <w:r w:rsidR="00A06DC9">
        <w:rPr>
          <w:rFonts w:ascii="Times New Roman" w:hAnsi="Times New Roman"/>
          <w:sz w:val="20"/>
          <w:szCs w:val="20"/>
          <w:lang w:val="ru-RU" w:eastAsia="ru-RU"/>
        </w:rPr>
        <w:t xml:space="preserve"> бел. руб., 2,8 долларов, 2,5 евро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за одну работу, от 8  работ  оргвзнос составит: 1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0 рублей,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50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гривны, 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700</w:t>
      </w:r>
      <w:r w:rsidRPr="007D06CD">
        <w:rPr>
          <w:rFonts w:ascii="Times New Roman" w:hAnsi="Times New Roman"/>
          <w:sz w:val="20"/>
          <w:szCs w:val="20"/>
          <w:lang w:val="ru-RU" w:eastAsia="ru-RU"/>
        </w:rPr>
        <w:t xml:space="preserve">  </w:t>
      </w:r>
      <w:r>
        <w:rPr>
          <w:rFonts w:ascii="Times New Roman" w:hAnsi="Times New Roman"/>
          <w:sz w:val="20"/>
          <w:szCs w:val="20"/>
          <w:lang w:val="ru-RU" w:eastAsia="ru-RU"/>
        </w:rPr>
        <w:t>тенге, 4300 тугров, 3 бел. руб.</w:t>
      </w:r>
      <w:r w:rsidR="006152C6">
        <w:rPr>
          <w:rFonts w:ascii="Times New Roman" w:hAnsi="Times New Roman"/>
          <w:sz w:val="20"/>
          <w:szCs w:val="20"/>
          <w:lang w:val="ru-RU" w:eastAsia="ru-RU"/>
        </w:rPr>
        <w:t>, 3 долл., 2,8 евро</w:t>
      </w:r>
    </w:p>
    <w:p w14:paraId="3BC00BDE" w14:textId="77777777" w:rsidR="009529F0" w:rsidRPr="007D06CD" w:rsidRDefault="009529F0" w:rsidP="0095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</w:p>
    <w:p w14:paraId="5194141F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352" w:lineRule="exact"/>
        <w:rPr>
          <w:rFonts w:ascii="Times New Roman" w:hAnsi="Times New Roman"/>
          <w:sz w:val="24"/>
          <w:szCs w:val="24"/>
          <w:lang w:val="ru-RU"/>
        </w:rPr>
      </w:pPr>
    </w:p>
    <w:p w14:paraId="38D4C640" w14:textId="77777777" w:rsidR="00FE2A85" w:rsidRPr="004F05AB" w:rsidRDefault="00EA555B">
      <w:pPr>
        <w:widowControl w:val="0"/>
        <w:overflowPunct w:val="0"/>
        <w:autoSpaceDE w:val="0"/>
        <w:autoSpaceDN w:val="0"/>
        <w:adjustRightInd w:val="0"/>
        <w:spacing w:after="0" w:line="335" w:lineRule="auto"/>
        <w:ind w:left="120" w:right="66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A442E8">
        <w:rPr>
          <w:rFonts w:ascii="Times New Roman" w:hAnsi="Times New Roman"/>
          <w:b/>
          <w:bCs/>
          <w:sz w:val="24"/>
          <w:szCs w:val="24"/>
        </w:rPr>
        <w:t>Visa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Qiwi</w:t>
      </w: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b/>
          <w:bCs/>
          <w:sz w:val="24"/>
          <w:szCs w:val="24"/>
        </w:rPr>
        <w:t>Wallet</w:t>
      </w:r>
      <w:r w:rsidR="004F05AB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</w:p>
    <w:p w14:paraId="55C648AF" w14:textId="77777777" w:rsidR="00466DAE" w:rsidRDefault="00466D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7717FF" w:rsidRPr="00C425CE" w14:paraId="172A626D" w14:textId="77777777" w:rsidTr="005124F6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2DF4DB2" w14:textId="77777777" w:rsidR="007717FF" w:rsidRPr="00C425CE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B483A0" w14:textId="77777777" w:rsidR="007717FF" w:rsidRPr="00C425CE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</w:p>
        </w:tc>
      </w:tr>
      <w:tr w:rsidR="007717FF" w:rsidRPr="00C425CE" w14:paraId="332B934F" w14:textId="77777777" w:rsidTr="005124F6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00EA625" w14:textId="77777777" w:rsidR="007717FF" w:rsidRPr="00C425CE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D08BC45" w14:textId="77777777" w:rsidR="007717FF" w:rsidRPr="00E61D3D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(Светлана Николаевна Ю.) </w:t>
            </w:r>
          </w:p>
        </w:tc>
      </w:tr>
      <w:tr w:rsidR="007717FF" w:rsidRPr="00C425CE" w14:paraId="7CF598C1" w14:textId="77777777" w:rsidTr="005124F6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9BF1B49" w14:textId="77777777" w:rsidR="007717FF" w:rsidRPr="00C425CE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3869457" w14:textId="77777777" w:rsidR="007717FF" w:rsidRPr="00C425CE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7717FF" w:rsidRPr="00C425CE" w14:paraId="0658E8E8" w14:textId="77777777" w:rsidTr="005124F6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22B6E" w14:textId="77777777" w:rsidR="007717FF" w:rsidRPr="00C425CE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91CF7" w14:textId="77777777" w:rsidR="007717FF" w:rsidRPr="00C425CE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(Александр Дмитриевич Ю.)</w:t>
            </w:r>
          </w:p>
        </w:tc>
      </w:tr>
      <w:tr w:rsidR="007717FF" w:rsidRPr="00C425CE" w14:paraId="22C1E30C" w14:textId="77777777" w:rsidTr="005124F6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BB019" w14:textId="77777777" w:rsidR="007717FF" w:rsidRPr="00C425CE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F822E" w14:textId="77777777" w:rsidR="007717FF" w:rsidRPr="00E61D3D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7717FF" w:rsidRPr="00290405" w14:paraId="53CE5429" w14:textId="77777777" w:rsidTr="005124F6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01004" w14:textId="77777777" w:rsidR="007717FF" w:rsidRPr="009B5206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Яндекс Деньги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( 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315F5" w14:textId="77777777" w:rsidR="007717FF" w:rsidRPr="00BB0C5B" w:rsidRDefault="007717FF" w:rsidP="005124F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5599 0050 8707 2117 (Светлана Николаевна 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</w:p>
        </w:tc>
      </w:tr>
    </w:tbl>
    <w:p w14:paraId="2D7F98EA" w14:textId="77777777" w:rsidR="00466DAE" w:rsidRPr="00466DAE" w:rsidRDefault="00466DAE" w:rsidP="004F05AB">
      <w:pPr>
        <w:rPr>
          <w:rFonts w:ascii="Times New Roman" w:hAnsi="Times New Roman"/>
          <w:sz w:val="24"/>
          <w:szCs w:val="24"/>
          <w:lang w:val="ru-RU"/>
        </w:rPr>
      </w:pPr>
    </w:p>
    <w:p w14:paraId="131A11B1" w14:textId="77777777" w:rsidR="00FE2A85" w:rsidRPr="001E095C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1" w:name="page5"/>
      <w:bookmarkEnd w:id="1"/>
    </w:p>
    <w:p w14:paraId="6A256E1E" w14:textId="77777777" w:rsidR="007717FF" w:rsidRPr="00DD1E10" w:rsidRDefault="00DD1E10" w:rsidP="007717FF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 w:rsidRPr="00DD1E10">
        <w:rPr>
          <w:rFonts w:ascii="Times New Roman" w:hAnsi="Times New Roman"/>
          <w:sz w:val="24"/>
          <w:szCs w:val="24"/>
          <w:lang w:val="ru-RU"/>
        </w:rPr>
        <w:t>Участники стран СНГ, кроме Украины могут без процентов перечислить взнос на Киви-кошелек по номеру телефона +79617956392.</w:t>
      </w:r>
    </w:p>
    <w:p w14:paraId="38FE654B" w14:textId="77777777" w:rsidR="00FE2A85" w:rsidRPr="00DD1E10" w:rsidRDefault="00DD1E10" w:rsidP="00DD1E10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 w:rsidRPr="00DD1E10">
        <w:rPr>
          <w:rFonts w:ascii="Times New Roman" w:hAnsi="Times New Roman"/>
          <w:sz w:val="24"/>
          <w:szCs w:val="24"/>
          <w:lang w:val="ru-RU"/>
        </w:rPr>
        <w:t>.</w:t>
      </w:r>
    </w:p>
    <w:p w14:paraId="1280B368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6E6F695B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/>
          <w:sz w:val="24"/>
          <w:szCs w:val="24"/>
          <w:lang w:val="ru-RU"/>
        </w:rPr>
      </w:pPr>
    </w:p>
    <w:p w14:paraId="4329BA53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Реквизиты для банковского перевода</w:t>
      </w:r>
    </w:p>
    <w:p w14:paraId="32DDDC24" w14:textId="77777777" w:rsidR="006152C6" w:rsidRPr="00CB0F64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B311C2">
        <w:rPr>
          <w:rFonts w:ascii="Times New Roman" w:eastAsia="Calibri" w:hAnsi="Times New Roman"/>
          <w:color w:val="000000"/>
          <w:sz w:val="24"/>
          <w:szCs w:val="24"/>
        </w:rPr>
        <w:t>Forpaymentsfromabroad</w:t>
      </w:r>
      <w:r w:rsidRPr="00CB0F64">
        <w:rPr>
          <w:rFonts w:ascii="Times New Roman" w:eastAsia="Calibri" w:hAnsi="Times New Roman"/>
          <w:color w:val="000000"/>
          <w:sz w:val="24"/>
          <w:szCs w:val="24"/>
          <w:lang w:val="ru-RU"/>
        </w:rPr>
        <w:t>:</w:t>
      </w:r>
    </w:p>
    <w:p w14:paraId="045330B1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IBAN: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CZ57 0300 0000 0002 8888 5820</w:t>
      </w:r>
    </w:p>
    <w:p w14:paraId="067FA117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SWIFT: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CEKOCZPP</w:t>
      </w:r>
    </w:p>
    <w:p w14:paraId="695397F7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Name of the bank: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Československá obchodní banka, a. s.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46F9C9CE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Legal address: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Radlická 333/150, 150 57 Praha 5</w:t>
      </w:r>
    </w:p>
    <w:p w14:paraId="77BFACF6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Account owner: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VILLA FLORA s.r.o</w:t>
      </w:r>
    </w:p>
    <w:p w14:paraId="0F5B645D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 xml:space="preserve">The legal owner of the account: </w:t>
      </w:r>
      <w:r w:rsidRPr="00FA721F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Masarykova třida 668/29, Teplice, 415 01 Czech Republic</w:t>
      </w:r>
      <w:r w:rsidRPr="00FA721F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4025F52A" w14:textId="77777777" w:rsidR="006152C6" w:rsidRPr="00FA721F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Comment on payment: Your name, first name, date of birth</w:t>
      </w:r>
    </w:p>
    <w:p w14:paraId="0B3B1AA3" w14:textId="77777777" w:rsidR="006152C6" w:rsidRPr="00B311C2" w:rsidRDefault="006152C6" w:rsidP="006152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FA721F">
        <w:rPr>
          <w:rFonts w:ascii="Times New Roman" w:eastAsia="Calibri" w:hAnsi="Times New Roman"/>
          <w:color w:val="000000"/>
          <w:sz w:val="24"/>
          <w:szCs w:val="24"/>
        </w:rPr>
        <w:t>Currency of account: Czech Koruna (CZK)</w:t>
      </w:r>
    </w:p>
    <w:p w14:paraId="7579928A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Комментарий к платежу: Ваша фамилия, имя, дата рождения</w:t>
      </w:r>
    </w:p>
    <w:p w14:paraId="53F7A23B" w14:textId="77777777" w:rsidR="006152C6" w:rsidRPr="006152C6" w:rsidRDefault="006152C6" w:rsidP="00615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Валюта счета: Чешская крона (</w:t>
      </w:r>
      <w:r w:rsidRPr="009F2D99">
        <w:rPr>
          <w:rFonts w:ascii="Times New Roman" w:eastAsia="Calibri" w:hAnsi="Times New Roman"/>
          <w:color w:val="000000"/>
          <w:sz w:val="24"/>
          <w:szCs w:val="24"/>
        </w:rPr>
        <w:t>CZK</w:t>
      </w:r>
      <w:r w:rsidRPr="006152C6">
        <w:rPr>
          <w:rFonts w:ascii="Times New Roman" w:eastAsia="Calibri" w:hAnsi="Times New Roman"/>
          <w:color w:val="000000"/>
          <w:sz w:val="24"/>
          <w:szCs w:val="24"/>
          <w:lang w:val="ru-RU"/>
        </w:rPr>
        <w:t>)</w:t>
      </w:r>
    </w:p>
    <w:p w14:paraId="5E179310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4971C0A7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2BF89977" w14:textId="77777777" w:rsidR="002D763C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7B24390D" w14:textId="77777777" w:rsidR="002D763C" w:rsidRPr="00A442E8" w:rsidRDefault="002D763C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  <w:lang w:val="ru-RU"/>
        </w:rPr>
      </w:pPr>
    </w:p>
    <w:p w14:paraId="37ADAB39" w14:textId="77777777" w:rsidR="002D763C" w:rsidRPr="00A442E8" w:rsidRDefault="002D763C" w:rsidP="002D763C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1C8E7B28" w14:textId="77777777" w:rsidR="00FE2A85" w:rsidRDefault="003A34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14:paraId="21177205" w14:textId="77777777" w:rsidR="002D763C" w:rsidRPr="00A442E8" w:rsidRDefault="002D76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2D763C" w:rsidRPr="00A442E8" w:rsidSect="00A06DC9">
      <w:pgSz w:w="11906" w:h="16838"/>
      <w:pgMar w:top="1113" w:right="740" w:bottom="1440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F3102CD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8995B1B"/>
    <w:multiLevelType w:val="hybridMultilevel"/>
    <w:tmpl w:val="AB1CD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A70D9"/>
    <w:multiLevelType w:val="multilevel"/>
    <w:tmpl w:val="2A8C9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003707"/>
    <w:multiLevelType w:val="multilevel"/>
    <w:tmpl w:val="7F90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BF1C29"/>
    <w:multiLevelType w:val="hybridMultilevel"/>
    <w:tmpl w:val="74648B68"/>
    <w:lvl w:ilvl="0" w:tplc="AE768F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871A7B"/>
    <w:multiLevelType w:val="multilevel"/>
    <w:tmpl w:val="37F4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F84577"/>
    <w:multiLevelType w:val="multilevel"/>
    <w:tmpl w:val="4394D484"/>
    <w:lvl w:ilvl="0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781"/>
        </w:tabs>
        <w:ind w:left="278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3C97003"/>
    <w:multiLevelType w:val="hybridMultilevel"/>
    <w:tmpl w:val="F81AB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2A57A1"/>
    <w:multiLevelType w:val="hybridMultilevel"/>
    <w:tmpl w:val="112056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C067F5B"/>
    <w:multiLevelType w:val="hybridMultilevel"/>
    <w:tmpl w:val="EF787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8B21EF"/>
    <w:multiLevelType w:val="hybridMultilevel"/>
    <w:tmpl w:val="E1423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9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1"/>
  </w:num>
  <w:num w:numId="11">
    <w:abstractNumId w:val="8"/>
  </w:num>
  <w:num w:numId="12">
    <w:abstractNumId w:val="12"/>
  </w:num>
  <w:num w:numId="13">
    <w:abstractNumId w:val="7"/>
  </w:num>
  <w:num w:numId="14">
    <w:abstractNumId w:val="6"/>
  </w:num>
  <w:num w:numId="15">
    <w:abstractNumId w:val="16"/>
  </w:num>
  <w:num w:numId="16">
    <w:abstractNumId w:val="10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565"/>
    <w:rsid w:val="000030A2"/>
    <w:rsid w:val="00016448"/>
    <w:rsid w:val="0002607D"/>
    <w:rsid w:val="00147DFE"/>
    <w:rsid w:val="001E095C"/>
    <w:rsid w:val="001F3E15"/>
    <w:rsid w:val="00290405"/>
    <w:rsid w:val="002A6FAD"/>
    <w:rsid w:val="002B037B"/>
    <w:rsid w:val="002D763C"/>
    <w:rsid w:val="002F6F50"/>
    <w:rsid w:val="00302105"/>
    <w:rsid w:val="00373B1F"/>
    <w:rsid w:val="00385688"/>
    <w:rsid w:val="003A077D"/>
    <w:rsid w:val="003A34D4"/>
    <w:rsid w:val="00466DAE"/>
    <w:rsid w:val="00472F54"/>
    <w:rsid w:val="00495A02"/>
    <w:rsid w:val="004A67AC"/>
    <w:rsid w:val="004C5637"/>
    <w:rsid w:val="004F05AB"/>
    <w:rsid w:val="005124F6"/>
    <w:rsid w:val="005239B0"/>
    <w:rsid w:val="005B4D74"/>
    <w:rsid w:val="005E451E"/>
    <w:rsid w:val="006152C6"/>
    <w:rsid w:val="006168A9"/>
    <w:rsid w:val="00624197"/>
    <w:rsid w:val="006900D0"/>
    <w:rsid w:val="006B581A"/>
    <w:rsid w:val="006E59F1"/>
    <w:rsid w:val="006F62FE"/>
    <w:rsid w:val="00714325"/>
    <w:rsid w:val="00716EBC"/>
    <w:rsid w:val="00724C78"/>
    <w:rsid w:val="00745606"/>
    <w:rsid w:val="007679B9"/>
    <w:rsid w:val="007717FF"/>
    <w:rsid w:val="00774844"/>
    <w:rsid w:val="007858CF"/>
    <w:rsid w:val="007D06CD"/>
    <w:rsid w:val="00895501"/>
    <w:rsid w:val="008A3DF8"/>
    <w:rsid w:val="008F70E4"/>
    <w:rsid w:val="009503CF"/>
    <w:rsid w:val="009529F0"/>
    <w:rsid w:val="009E1369"/>
    <w:rsid w:val="00A06DC9"/>
    <w:rsid w:val="00A4035D"/>
    <w:rsid w:val="00A442E8"/>
    <w:rsid w:val="00A5232C"/>
    <w:rsid w:val="00A579DE"/>
    <w:rsid w:val="00A879C4"/>
    <w:rsid w:val="00AE1578"/>
    <w:rsid w:val="00AE1FE5"/>
    <w:rsid w:val="00AE3995"/>
    <w:rsid w:val="00B05F12"/>
    <w:rsid w:val="00B33C76"/>
    <w:rsid w:val="00B571E5"/>
    <w:rsid w:val="00BB63BF"/>
    <w:rsid w:val="00BF1D67"/>
    <w:rsid w:val="00C12D07"/>
    <w:rsid w:val="00C26868"/>
    <w:rsid w:val="00C30C6D"/>
    <w:rsid w:val="00C56C9C"/>
    <w:rsid w:val="00C6230D"/>
    <w:rsid w:val="00C83597"/>
    <w:rsid w:val="00CB0F64"/>
    <w:rsid w:val="00CE29C0"/>
    <w:rsid w:val="00CE2EF1"/>
    <w:rsid w:val="00CE66B4"/>
    <w:rsid w:val="00D0320A"/>
    <w:rsid w:val="00D04E8D"/>
    <w:rsid w:val="00DD1E10"/>
    <w:rsid w:val="00DE1AF1"/>
    <w:rsid w:val="00E02148"/>
    <w:rsid w:val="00E271D8"/>
    <w:rsid w:val="00E502C8"/>
    <w:rsid w:val="00E54F98"/>
    <w:rsid w:val="00E81B76"/>
    <w:rsid w:val="00E91828"/>
    <w:rsid w:val="00EA555B"/>
    <w:rsid w:val="00EE31E5"/>
    <w:rsid w:val="00F23565"/>
    <w:rsid w:val="00F271F5"/>
    <w:rsid w:val="00F303A8"/>
    <w:rsid w:val="00F356A2"/>
    <w:rsid w:val="00FE2A85"/>
    <w:rsid w:val="00FE42B1"/>
    <w:rsid w:val="00FE460A"/>
    <w:rsid w:val="00FF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514818"/>
  <w15:chartTrackingRefBased/>
  <w15:docId w15:val="{390101AE-A604-410D-BFBF-5E42F609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6EBC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3B1F"/>
    <w:rPr>
      <w:color w:val="0000FF"/>
      <w:u w:val="single"/>
    </w:rPr>
  </w:style>
  <w:style w:type="table" w:customStyle="1" w:styleId="111">
    <w:name w:val="Сетка таблицы111"/>
    <w:basedOn w:val="a1"/>
    <w:next w:val="a4"/>
    <w:uiPriority w:val="59"/>
    <w:rsid w:val="00E02148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E021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0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B0F64"/>
    <w:rPr>
      <w:rFonts w:ascii="Tahoma" w:hAnsi="Tahoma" w:cs="Tahom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A87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8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na&#1072;777@gmail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perspektiva-plus.pro/index.php/konkursy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80;&#1102;&#1083;&#1100;%2020\&#1082;&#1086;&#1085;&#1082;%20&#1074;&#1086;&#1082;&#1072;&#1083;&#1080;&#1089;&#1090;&#1086;&#1074;%20&#1080;&#1102;&#1083;&#1100;%20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F060C98-70B9-46FE-A6A2-2E95E1959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конк вокалистов июль 20</Template>
  <TotalTime>3</TotalTime>
  <Pages>5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7973</CharactersWithSpaces>
  <SharedDoc>false</SharedDoc>
  <HLinks>
    <vt:vector size="12" baseType="variant">
      <vt:variant>
        <vt:i4>6423619</vt:i4>
      </vt:variant>
      <vt:variant>
        <vt:i4>3</vt:i4>
      </vt:variant>
      <vt:variant>
        <vt:i4>0</vt:i4>
      </vt:variant>
      <vt:variant>
        <vt:i4>5</vt:i4>
      </vt:variant>
      <vt:variant>
        <vt:lpwstr>mailto:vesnaа777@gmail.com</vt:lpwstr>
      </vt:variant>
      <vt:variant>
        <vt:lpwstr/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http://perspektiva-plus.pro/index.php/konkursy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Oleg</cp:lastModifiedBy>
  <cp:revision>2</cp:revision>
  <dcterms:created xsi:type="dcterms:W3CDTF">2021-03-08T10:04:00Z</dcterms:created>
  <dcterms:modified xsi:type="dcterms:W3CDTF">2021-03-08T10:04:00Z</dcterms:modified>
</cp:coreProperties>
</file>